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66B17" w14:textId="3CFC5733" w:rsidR="006B2F86" w:rsidRDefault="00F92EBE" w:rsidP="00E71FC3">
      <w:pPr>
        <w:pStyle w:val="NoSpacing"/>
      </w:pPr>
      <w:r>
        <w:rPr>
          <w:u w:val="single"/>
        </w:rPr>
        <w:t>William WAYTE</w:t>
      </w:r>
      <w:r>
        <w:t xml:space="preserve">  </w:t>
      </w:r>
      <w:proofErr w:type="gramStart"/>
      <w:r>
        <w:t xml:space="preserve">   (</w:t>
      </w:r>
      <w:proofErr w:type="gramEnd"/>
      <w:r>
        <w:t>fl.1460-1)</w:t>
      </w:r>
    </w:p>
    <w:p w14:paraId="37AA237C" w14:textId="62CDF679" w:rsidR="00F92EBE" w:rsidRDefault="00F92EBE" w:rsidP="00E71FC3">
      <w:pPr>
        <w:pStyle w:val="NoSpacing"/>
      </w:pPr>
      <w:r>
        <w:t xml:space="preserve">of </w:t>
      </w:r>
      <w:proofErr w:type="spellStart"/>
      <w:r>
        <w:t>Tittleshall</w:t>
      </w:r>
      <w:proofErr w:type="spellEnd"/>
      <w:r>
        <w:t>, Norfolk.</w:t>
      </w:r>
    </w:p>
    <w:p w14:paraId="12755A53" w14:textId="3B16E357" w:rsidR="00F92EBE" w:rsidRDefault="00F92EBE" w:rsidP="00E71FC3">
      <w:pPr>
        <w:pStyle w:val="NoSpacing"/>
      </w:pPr>
    </w:p>
    <w:p w14:paraId="781C5B7E" w14:textId="72EED746" w:rsidR="00F92EBE" w:rsidRDefault="00F92EBE" w:rsidP="00E71FC3">
      <w:pPr>
        <w:pStyle w:val="NoSpacing"/>
      </w:pPr>
    </w:p>
    <w:p w14:paraId="4FC584DA" w14:textId="2763471D" w:rsidR="00F92EBE" w:rsidRDefault="00F92EBE" w:rsidP="00E71FC3">
      <w:pPr>
        <w:pStyle w:val="NoSpacing"/>
      </w:pPr>
      <w:r>
        <w:t xml:space="preserve">         1460-1</w:t>
      </w:r>
      <w:r>
        <w:tab/>
        <w:t xml:space="preserve">He and Thomas </w:t>
      </w:r>
      <w:proofErr w:type="spellStart"/>
      <w:r>
        <w:t>Gryne</w:t>
      </w:r>
      <w:proofErr w:type="spellEnd"/>
      <w:r>
        <w:t xml:space="preserve"> of Norwich(q.v.) were arbiters in the dispute</w:t>
      </w:r>
    </w:p>
    <w:p w14:paraId="26ABF4A6" w14:textId="61908127" w:rsidR="00F92EBE" w:rsidRDefault="00F92EBE" w:rsidP="00E71FC3">
      <w:pPr>
        <w:pStyle w:val="NoSpacing"/>
      </w:pPr>
      <w:r>
        <w:tab/>
      </w:r>
      <w:r>
        <w:tab/>
        <w:t>between John Ashfield(q.v.), on one hand, and Rowland Gross(q.v.) and</w:t>
      </w:r>
    </w:p>
    <w:p w14:paraId="7FB7A375" w14:textId="43A59D35" w:rsidR="00F92EBE" w:rsidRDefault="00F92EBE" w:rsidP="00E71FC3">
      <w:pPr>
        <w:pStyle w:val="NoSpacing"/>
      </w:pPr>
      <w:r>
        <w:tab/>
      </w:r>
      <w:r>
        <w:tab/>
        <w:t xml:space="preserve">John Gross(q.v.) over the manor of </w:t>
      </w:r>
      <w:proofErr w:type="spellStart"/>
      <w:r>
        <w:t>Crostwick</w:t>
      </w:r>
      <w:proofErr w:type="spellEnd"/>
      <w:r>
        <w:t>.</w:t>
      </w:r>
    </w:p>
    <w:p w14:paraId="438CCACD" w14:textId="681D0A2F" w:rsidR="00F92EBE" w:rsidRDefault="00F92EBE" w:rsidP="00E71FC3">
      <w:pPr>
        <w:pStyle w:val="NoSpacing"/>
      </w:pPr>
      <w:r>
        <w:tab/>
      </w:r>
      <w:r>
        <w:tab/>
        <w:t>(“An Essay Towards a Topographical History of the County of Norfolk”</w:t>
      </w:r>
    </w:p>
    <w:p w14:paraId="528F357E" w14:textId="620D88ED" w:rsidR="00F92EBE" w:rsidRDefault="00F92EBE" w:rsidP="00F92EBE">
      <w:pPr>
        <w:pStyle w:val="NoSpacing"/>
      </w:pPr>
      <w:r>
        <w:t xml:space="preserve">                         by Frances </w:t>
      </w:r>
      <w:proofErr w:type="spellStart"/>
      <w:r>
        <w:t>Blomefield</w:t>
      </w:r>
      <w:proofErr w:type="spellEnd"/>
      <w:r>
        <w:t>, vol.11 pp.8-13)</w:t>
      </w:r>
    </w:p>
    <w:p w14:paraId="3C4ACCAE" w14:textId="1C9B0E39" w:rsidR="00F92EBE" w:rsidRDefault="00F92EBE" w:rsidP="00F92EBE">
      <w:pPr>
        <w:pStyle w:val="NoSpacing"/>
      </w:pPr>
    </w:p>
    <w:p w14:paraId="037D607A" w14:textId="7BEACB89" w:rsidR="00F92EBE" w:rsidRDefault="00F92EBE" w:rsidP="00F92EBE">
      <w:pPr>
        <w:pStyle w:val="NoSpacing"/>
      </w:pPr>
    </w:p>
    <w:p w14:paraId="798F2ED7" w14:textId="0504F9DA" w:rsidR="00F92EBE" w:rsidRDefault="00F92EBE" w:rsidP="00F92EBE">
      <w:pPr>
        <w:pStyle w:val="NoSpacing"/>
      </w:pPr>
    </w:p>
    <w:p w14:paraId="2AF1CA88" w14:textId="577E7262" w:rsidR="00F92EBE" w:rsidRPr="00F92EBE" w:rsidRDefault="00F92EBE" w:rsidP="00F92EBE">
      <w:pPr>
        <w:pStyle w:val="NoSpacing"/>
      </w:pPr>
      <w:r>
        <w:t>15 November 2018</w:t>
      </w:r>
      <w:bookmarkStart w:id="0" w:name="_GoBack"/>
      <w:bookmarkEnd w:id="0"/>
    </w:p>
    <w:p w14:paraId="41A8DD78" w14:textId="73D84B60" w:rsidR="00F92EBE" w:rsidRPr="00F92EBE" w:rsidRDefault="00F92EBE" w:rsidP="00E71FC3">
      <w:pPr>
        <w:pStyle w:val="NoSpacing"/>
      </w:pPr>
    </w:p>
    <w:sectPr w:rsidR="00F92EBE" w:rsidRPr="00F92EBE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F6634" w14:textId="77777777" w:rsidR="00F92EBE" w:rsidRDefault="00F92EBE" w:rsidP="00E71FC3">
      <w:pPr>
        <w:spacing w:after="0" w:line="240" w:lineRule="auto"/>
      </w:pPr>
      <w:r>
        <w:separator/>
      </w:r>
    </w:p>
  </w:endnote>
  <w:endnote w:type="continuationSeparator" w:id="0">
    <w:p w14:paraId="73807A4E" w14:textId="77777777" w:rsidR="00F92EBE" w:rsidRDefault="00F92E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3FA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555CE" w14:textId="77777777" w:rsidR="00F92EBE" w:rsidRDefault="00F92EBE" w:rsidP="00E71FC3">
      <w:pPr>
        <w:spacing w:after="0" w:line="240" w:lineRule="auto"/>
      </w:pPr>
      <w:r>
        <w:separator/>
      </w:r>
    </w:p>
  </w:footnote>
  <w:footnote w:type="continuationSeparator" w:id="0">
    <w:p w14:paraId="31F24414" w14:textId="77777777" w:rsidR="00F92EBE" w:rsidRDefault="00F92EBE" w:rsidP="00E71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371BE2"/>
    <w:multiLevelType w:val="multilevel"/>
    <w:tmpl w:val="DB80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EB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9161E"/>
  <w15:chartTrackingRefBased/>
  <w15:docId w15:val="{1CD98127-4940-456A-AD79-D6E2AA4F8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active">
    <w:name w:val="active"/>
    <w:basedOn w:val="Normal"/>
    <w:rsid w:val="00F92EBE"/>
    <w:pPr>
      <w:spacing w:before="100" w:beforeAutospacing="1" w:after="100" w:afterAutospacing="1" w:line="240" w:lineRule="auto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2018-11-15T16:19:00Z</dcterms:created>
  <dcterms:modified xsi:type="dcterms:W3CDTF">2018-11-15T16:28:00Z</dcterms:modified>
</cp:coreProperties>
</file>